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CB87F" w14:textId="77777777" w:rsidR="00112380" w:rsidRDefault="00112380" w:rsidP="0011238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FULKE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6E5EA704" w14:textId="77777777" w:rsidR="00112380" w:rsidRDefault="00112380" w:rsidP="00112380">
      <w:pPr>
        <w:pStyle w:val="NoSpacing"/>
        <w:rPr>
          <w:rFonts w:cs="Times New Roman"/>
          <w:szCs w:val="24"/>
        </w:rPr>
      </w:pPr>
    </w:p>
    <w:p w14:paraId="403A3E36" w14:textId="77777777" w:rsidR="00112380" w:rsidRDefault="00112380" w:rsidP="00112380">
      <w:pPr>
        <w:pStyle w:val="NoSpacing"/>
        <w:rPr>
          <w:rFonts w:cs="Times New Roman"/>
          <w:szCs w:val="24"/>
        </w:rPr>
      </w:pPr>
    </w:p>
    <w:p w14:paraId="15717DE7" w14:textId="77777777" w:rsidR="00112380" w:rsidRDefault="00112380" w:rsidP="001123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3DF7CA0E" w14:textId="77777777" w:rsidR="00112380" w:rsidRDefault="00112380" w:rsidP="001123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Isabel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Countess of Essex(q.v.).</w:t>
      </w:r>
    </w:p>
    <w:p w14:paraId="660F4B55" w14:textId="77777777" w:rsidR="00112380" w:rsidRDefault="00112380" w:rsidP="0011238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3C9EA52" w14:textId="77777777" w:rsidR="00112380" w:rsidRDefault="00112380" w:rsidP="0011238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242F41F4" w14:textId="77777777" w:rsidR="00112380" w:rsidRDefault="00112380" w:rsidP="00112380">
      <w:pPr>
        <w:pStyle w:val="NoSpacing"/>
        <w:rPr>
          <w:rFonts w:eastAsia="Times New Roman" w:cs="Times New Roman"/>
          <w:szCs w:val="24"/>
        </w:rPr>
      </w:pPr>
    </w:p>
    <w:p w14:paraId="4401F25A" w14:textId="77777777" w:rsidR="00112380" w:rsidRDefault="00112380" w:rsidP="00112380">
      <w:pPr>
        <w:pStyle w:val="NoSpacing"/>
        <w:rPr>
          <w:rFonts w:eastAsia="Times New Roman" w:cs="Times New Roman"/>
          <w:szCs w:val="24"/>
        </w:rPr>
      </w:pPr>
    </w:p>
    <w:p w14:paraId="19BB2FD4" w14:textId="77777777" w:rsidR="00112380" w:rsidRDefault="00112380" w:rsidP="001123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p w14:paraId="300DC7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FBD31" w14:textId="77777777" w:rsidR="00112380" w:rsidRDefault="00112380" w:rsidP="009139A6">
      <w:r>
        <w:separator/>
      </w:r>
    </w:p>
  </w:endnote>
  <w:endnote w:type="continuationSeparator" w:id="0">
    <w:p w14:paraId="7286B743" w14:textId="77777777" w:rsidR="00112380" w:rsidRDefault="001123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0A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497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690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4E113" w14:textId="77777777" w:rsidR="00112380" w:rsidRDefault="00112380" w:rsidP="009139A6">
      <w:r>
        <w:separator/>
      </w:r>
    </w:p>
  </w:footnote>
  <w:footnote w:type="continuationSeparator" w:id="0">
    <w:p w14:paraId="6CCCB051" w14:textId="77777777" w:rsidR="00112380" w:rsidRDefault="001123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8C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543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28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80"/>
    <w:rsid w:val="000666E0"/>
    <w:rsid w:val="0011238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1706E"/>
  <w15:chartTrackingRefBased/>
  <w15:docId w15:val="{3DF31F14-8BA9-41DB-8CDF-21C5A711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2023-10-13T19:43:00Z</dcterms:created>
  <dcterms:modified xsi:type="dcterms:W3CDTF">2023-10-13T19:43:00Z</dcterms:modified>
</cp:coreProperties>
</file>